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C20" w:rsidRPr="00373585" w:rsidRDefault="00F77C20" w:rsidP="00233B8E">
      <w:pPr>
        <w:widowControl/>
        <w:spacing w:line="360" w:lineRule="atLeast"/>
        <w:ind w:right="560"/>
        <w:rPr>
          <w:rFonts w:ascii="宋体" w:cs="宋体"/>
          <w:kern w:val="0"/>
          <w:sz w:val="28"/>
          <w:szCs w:val="28"/>
        </w:rPr>
      </w:pPr>
      <w:r w:rsidRPr="00373585">
        <w:rPr>
          <w:rFonts w:ascii="宋体" w:hAnsi="宋体" w:cs="宋体" w:hint="eastAsia"/>
          <w:kern w:val="0"/>
          <w:sz w:val="28"/>
          <w:szCs w:val="28"/>
        </w:rPr>
        <w:t>附件</w:t>
      </w:r>
      <w:r w:rsidRPr="00373585">
        <w:rPr>
          <w:rFonts w:ascii="宋体" w:hAnsi="宋体" w:cs="宋体"/>
          <w:kern w:val="0"/>
          <w:sz w:val="28"/>
          <w:szCs w:val="28"/>
        </w:rPr>
        <w:t>1</w:t>
      </w:r>
    </w:p>
    <w:p w:rsidR="00F77C20" w:rsidRPr="00373585" w:rsidRDefault="00F77C20" w:rsidP="00233B8E">
      <w:pPr>
        <w:widowControl/>
        <w:spacing w:line="360" w:lineRule="atLeast"/>
        <w:jc w:val="center"/>
        <w:rPr>
          <w:rFonts w:ascii="宋体" w:cs="宋体"/>
          <w:b/>
          <w:bCs/>
          <w:kern w:val="0"/>
          <w:sz w:val="44"/>
          <w:szCs w:val="44"/>
        </w:rPr>
      </w:pPr>
      <w:r w:rsidRPr="00373585">
        <w:rPr>
          <w:rFonts w:ascii="宋体" w:hAnsi="宋体" w:cs="宋体" w:hint="eastAsia"/>
          <w:b/>
          <w:bCs/>
          <w:spacing w:val="-20"/>
          <w:kern w:val="0"/>
          <w:sz w:val="44"/>
          <w:szCs w:val="44"/>
        </w:rPr>
        <w:t>福建省高等学校教师资格认定申请材料清</w:t>
      </w:r>
      <w:r w:rsidRPr="00373585">
        <w:rPr>
          <w:rFonts w:ascii="宋体" w:hAnsi="宋体" w:cs="宋体" w:hint="eastAsia"/>
          <w:b/>
          <w:bCs/>
          <w:kern w:val="0"/>
          <w:sz w:val="44"/>
          <w:szCs w:val="44"/>
        </w:rPr>
        <w:t>单</w:t>
      </w:r>
    </w:p>
    <w:p w:rsidR="00F77C20" w:rsidRPr="00373585" w:rsidRDefault="00F77C20" w:rsidP="00233B8E">
      <w:pPr>
        <w:widowControl/>
        <w:spacing w:line="360" w:lineRule="atLeast"/>
        <w:jc w:val="center"/>
        <w:rPr>
          <w:rFonts w:ascii="宋体" w:cs="宋体"/>
          <w:kern w:val="0"/>
          <w:sz w:val="44"/>
          <w:szCs w:val="44"/>
        </w:rPr>
      </w:pPr>
    </w:p>
    <w:p w:rsidR="00F77C20" w:rsidRPr="004A32FC" w:rsidRDefault="00F77C2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37358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　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</w:t>
      </w:r>
      <w:r w:rsidRPr="004A32FC">
        <w:rPr>
          <w:rFonts w:ascii="仿宋" w:eastAsia="仿宋" w:hAnsi="仿宋" w:cs="宋体"/>
          <w:kern w:val="0"/>
          <w:sz w:val="32"/>
          <w:szCs w:val="32"/>
        </w:rPr>
        <w:t>1.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《教师资格认定申请表》一式三份（双面打印）；</w:t>
      </w:r>
    </w:p>
    <w:p w:rsidR="00F77C20" w:rsidRPr="004A32FC" w:rsidRDefault="00F77C2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4A32FC">
        <w:rPr>
          <w:rFonts w:ascii="仿宋" w:eastAsia="仿宋" w:hAnsi="仿宋" w:cs="宋体"/>
          <w:kern w:val="0"/>
          <w:sz w:val="32"/>
          <w:szCs w:val="32"/>
        </w:rPr>
        <w:t>2.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身份证复印件一份；</w:t>
      </w:r>
    </w:p>
    <w:p w:rsidR="00F77C20" w:rsidRPr="004A32FC" w:rsidRDefault="00F77C2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4A32FC">
        <w:rPr>
          <w:rFonts w:ascii="仿宋" w:eastAsia="仿宋" w:hAnsi="仿宋" w:cs="宋体"/>
          <w:kern w:val="0"/>
          <w:sz w:val="32"/>
          <w:szCs w:val="32"/>
        </w:rPr>
        <w:t>3.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学历证书原件和复印件一份，以及中国高等教育学生信息网上公布的学历证明（无法查询的应提供学历认证材料）；</w:t>
      </w:r>
    </w:p>
    <w:p w:rsidR="00F77C20" w:rsidRPr="00142536" w:rsidRDefault="00F77C2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</w:t>
      </w:r>
      <w:r w:rsidRPr="00437686">
        <w:rPr>
          <w:rFonts w:ascii="仿宋" w:eastAsia="仿宋" w:hAnsi="仿宋" w:cs="宋体" w:hint="eastAsia"/>
          <w:color w:val="FF0000"/>
          <w:kern w:val="0"/>
          <w:sz w:val="32"/>
          <w:szCs w:val="32"/>
        </w:rPr>
        <w:t xml:space="preserve">　</w:t>
      </w:r>
      <w:r w:rsidRPr="00142536">
        <w:rPr>
          <w:rFonts w:ascii="仿宋" w:eastAsia="仿宋" w:hAnsi="仿宋" w:cs="宋体"/>
          <w:kern w:val="0"/>
          <w:sz w:val="32"/>
          <w:szCs w:val="32"/>
        </w:rPr>
        <w:t>4.</w:t>
      </w:r>
      <w:r w:rsidRPr="00142536">
        <w:rPr>
          <w:rFonts w:ascii="仿宋" w:eastAsia="仿宋" w:hAnsi="仿宋" w:cs="宋体" w:hint="eastAsia"/>
          <w:kern w:val="0"/>
          <w:sz w:val="32"/>
          <w:szCs w:val="32"/>
        </w:rPr>
        <w:t>《福建省教师资格申请人员体检表》原件；</w:t>
      </w:r>
    </w:p>
    <w:p w:rsidR="00F77C20" w:rsidRPr="00142536" w:rsidRDefault="00F77C2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142536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142536">
        <w:rPr>
          <w:rFonts w:ascii="仿宋" w:eastAsia="仿宋" w:hAnsi="仿宋" w:cs="宋体"/>
          <w:kern w:val="0"/>
          <w:sz w:val="32"/>
          <w:szCs w:val="32"/>
        </w:rPr>
        <w:t>5.</w:t>
      </w:r>
      <w:r w:rsidRPr="00142536">
        <w:rPr>
          <w:rFonts w:ascii="仿宋" w:eastAsia="仿宋" w:hAnsi="仿宋" w:cs="宋体" w:hint="eastAsia"/>
          <w:kern w:val="0"/>
          <w:sz w:val="32"/>
          <w:szCs w:val="32"/>
        </w:rPr>
        <w:t>《申请人思想品德鉴定表》原件；</w:t>
      </w:r>
    </w:p>
    <w:p w:rsidR="00F77C20" w:rsidRPr="004A32FC" w:rsidRDefault="00F77C2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142536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142536">
        <w:rPr>
          <w:rFonts w:ascii="仿宋" w:eastAsia="仿宋" w:hAnsi="仿宋" w:cs="宋体"/>
          <w:kern w:val="0"/>
          <w:sz w:val="32"/>
          <w:szCs w:val="32"/>
        </w:rPr>
        <w:t>6.</w:t>
      </w:r>
      <w:r w:rsidRPr="00142536">
        <w:rPr>
          <w:rFonts w:ascii="仿宋" w:eastAsia="仿宋" w:hAnsi="仿宋" w:cs="宋体" w:hint="eastAsia"/>
          <w:kern w:val="0"/>
          <w:sz w:val="32"/>
          <w:szCs w:val="32"/>
        </w:rPr>
        <w:t>在编、在岗证明材料</w:t>
      </w:r>
      <w:r w:rsidRPr="00142536">
        <w:rPr>
          <w:rFonts w:ascii="仿宋" w:eastAsia="仿宋" w:hAnsi="仿宋" w:cs="宋体"/>
          <w:kern w:val="0"/>
          <w:sz w:val="32"/>
          <w:szCs w:val="32"/>
        </w:rPr>
        <w:t>: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公办高校在编教师提供本校人事部门出具的在编在岗任教证明，公办高校编外聘用、民办高校聘用教学人员提供聘用合同（合同须能体现目前在聘且已在该校聘满</w:t>
      </w:r>
      <w:r w:rsidRPr="004A32FC">
        <w:rPr>
          <w:rFonts w:ascii="仿宋" w:eastAsia="仿宋" w:hAnsi="仿宋" w:cs="宋体"/>
          <w:kern w:val="0"/>
          <w:sz w:val="32"/>
          <w:szCs w:val="32"/>
        </w:rPr>
        <w:t>1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年）和社会保险证明原件和复印件各一份；</w:t>
      </w:r>
    </w:p>
    <w:p w:rsidR="00F77C20" w:rsidRDefault="00F77C20" w:rsidP="00D2642F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4A32FC">
        <w:rPr>
          <w:rFonts w:ascii="仿宋" w:eastAsia="仿宋" w:hAnsi="仿宋" w:cs="宋体"/>
          <w:kern w:val="0"/>
          <w:sz w:val="32"/>
          <w:szCs w:val="32"/>
        </w:rPr>
        <w:t>7.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辅导员、临床教学人员证明材料</w:t>
      </w:r>
      <w:r w:rsidRPr="004A32FC">
        <w:rPr>
          <w:rFonts w:ascii="仿宋" w:eastAsia="仿宋" w:hAnsi="仿宋" w:cs="宋体"/>
          <w:kern w:val="0"/>
          <w:sz w:val="32"/>
          <w:szCs w:val="32"/>
        </w:rPr>
        <w:t>: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辅导员提供所在高校出具的证明（证明应包括担任辅导员时间、担任本校何年级何专业辅导员以及是否还在辅导员岗位上等内容，并在《教师资格认定申请表》的简历栏目中注明“辅导员”）；临床教学人员提供卫生系列中级以上专业技术职务证书、所在高校出具的纳入教师管理和近两年临床教学材料等；</w:t>
      </w:r>
    </w:p>
    <w:p w:rsidR="00F77C20" w:rsidRPr="00D2642F" w:rsidRDefault="00F77C20" w:rsidP="00D2642F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4A32FC">
        <w:rPr>
          <w:rFonts w:ascii="仿宋" w:eastAsia="仿宋" w:hAnsi="仿宋" w:cs="宋体"/>
          <w:kern w:val="0"/>
          <w:sz w:val="32"/>
          <w:szCs w:val="32"/>
        </w:rPr>
        <w:t>8.</w:t>
      </w:r>
      <w:r w:rsidRPr="00D2642F">
        <w:rPr>
          <w:rFonts w:ascii="仿宋" w:eastAsia="仿宋" w:hAnsi="仿宋" w:cs="宋体" w:hint="eastAsia"/>
          <w:kern w:val="0"/>
          <w:sz w:val="32"/>
          <w:szCs w:val="32"/>
        </w:rPr>
        <w:t>小二寸彩色正面免冠白底证件相片</w:t>
      </w:r>
      <w:r w:rsidRPr="00D2642F">
        <w:rPr>
          <w:rFonts w:ascii="仿宋" w:eastAsia="仿宋" w:hAnsi="仿宋" w:cs="宋体"/>
          <w:kern w:val="0"/>
          <w:sz w:val="32"/>
          <w:szCs w:val="32"/>
        </w:rPr>
        <w:t>2</w:t>
      </w:r>
      <w:r w:rsidRPr="00D2642F">
        <w:rPr>
          <w:rFonts w:ascii="仿宋" w:eastAsia="仿宋" w:hAnsi="仿宋" w:cs="宋体" w:hint="eastAsia"/>
          <w:kern w:val="0"/>
          <w:sz w:val="32"/>
          <w:szCs w:val="32"/>
        </w:rPr>
        <w:t>张，规格是</w:t>
      </w:r>
      <w:r w:rsidRPr="00D2642F">
        <w:rPr>
          <w:rFonts w:ascii="仿宋" w:eastAsia="仿宋" w:hAnsi="仿宋" w:cs="宋体"/>
          <w:kern w:val="0"/>
          <w:sz w:val="32"/>
          <w:szCs w:val="32"/>
        </w:rPr>
        <w:t>4.8*3.3cm</w:t>
      </w:r>
      <w:r w:rsidRPr="00D2642F">
        <w:rPr>
          <w:rFonts w:ascii="仿宋" w:eastAsia="仿宋" w:hAnsi="仿宋" w:cs="宋体" w:hint="eastAsia"/>
          <w:kern w:val="0"/>
          <w:sz w:val="32"/>
          <w:szCs w:val="32"/>
        </w:rPr>
        <w:t>（裁掉白边后），相片背后用圆珠笔注明单位、汇总表序号、姓名，最好打印成不干胶照片（背面可撕下后粘贴）；</w:t>
      </w:r>
    </w:p>
    <w:p w:rsidR="00F77C20" w:rsidRPr="004A32FC" w:rsidRDefault="00F77C2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4A32FC">
        <w:rPr>
          <w:rFonts w:ascii="仿宋" w:eastAsia="仿宋" w:hAnsi="仿宋" w:cs="宋体"/>
          <w:kern w:val="0"/>
          <w:sz w:val="32"/>
          <w:szCs w:val="32"/>
        </w:rPr>
        <w:t>9.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其他材料：</w:t>
      </w:r>
    </w:p>
    <w:p w:rsidR="00F77C20" w:rsidRPr="004A32FC" w:rsidRDefault="00F77C2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（</w:t>
      </w:r>
      <w:r w:rsidRPr="004A32FC">
        <w:rPr>
          <w:rFonts w:ascii="仿宋" w:eastAsia="仿宋" w:hAnsi="仿宋" w:cs="宋体"/>
          <w:kern w:val="0"/>
          <w:sz w:val="32"/>
          <w:szCs w:val="32"/>
        </w:rPr>
        <w:t>1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）具有副教授、教授教师职务任职资格的申请人：副教授或教授任职资格证书或聘任证书原件和复印件一份。</w:t>
      </w:r>
    </w:p>
    <w:p w:rsidR="00F77C20" w:rsidRPr="004A32FC" w:rsidRDefault="00F77C2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（</w:t>
      </w:r>
      <w:r w:rsidRPr="004A32FC">
        <w:rPr>
          <w:rFonts w:ascii="仿宋" w:eastAsia="仿宋" w:hAnsi="仿宋" w:cs="宋体"/>
          <w:kern w:val="0"/>
          <w:sz w:val="32"/>
          <w:szCs w:val="32"/>
        </w:rPr>
        <w:t>2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）具有博士学位的申请人：博士研究生学历、学位原件和复印件一份。</w:t>
      </w:r>
    </w:p>
    <w:p w:rsidR="00F77C20" w:rsidRPr="004A32FC" w:rsidRDefault="00F77C2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（</w:t>
      </w:r>
      <w:r w:rsidRPr="004A32FC">
        <w:rPr>
          <w:rFonts w:ascii="仿宋" w:eastAsia="仿宋" w:hAnsi="仿宋" w:cs="宋体"/>
          <w:kern w:val="0"/>
          <w:sz w:val="32"/>
          <w:szCs w:val="32"/>
        </w:rPr>
        <w:t>3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）其他申请人：</w:t>
      </w:r>
    </w:p>
    <w:p w:rsidR="00F77C20" w:rsidRPr="004A32FC" w:rsidRDefault="00F77C2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①《普通话水平测试等级证书》原件和复印件一份；</w:t>
      </w:r>
    </w:p>
    <w:p w:rsidR="00F77C20" w:rsidRPr="004A32FC" w:rsidRDefault="00F77C2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②《高等学校教师岗前培训合格证书》</w:t>
      </w:r>
      <w:r>
        <w:rPr>
          <w:rFonts w:ascii="仿宋" w:eastAsia="仿宋" w:hAnsi="仿宋" w:cs="宋体" w:hint="eastAsia"/>
          <w:kern w:val="0"/>
          <w:sz w:val="32"/>
          <w:szCs w:val="32"/>
        </w:rPr>
        <w:t>原件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和复印件；</w:t>
      </w:r>
    </w:p>
    <w:p w:rsidR="00F77C20" w:rsidRPr="004A32FC" w:rsidRDefault="00F77C2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③《教育教学基本素质与能力测试表》（师范教育类专业毕业的人员可免，但应提供相应学历层次的学籍档案复印件）。</w:t>
      </w:r>
    </w:p>
    <w:p w:rsidR="00F77C20" w:rsidRPr="004A32FC" w:rsidRDefault="00F77C2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《教师资格认定申请表》（一份，其余二份单独汇总）和教师资格认定申请材料（不含证书原件）统一使用</w:t>
      </w:r>
      <w:r w:rsidRPr="004A32FC">
        <w:rPr>
          <w:rFonts w:ascii="仿宋" w:eastAsia="仿宋" w:hAnsi="仿宋" w:cs="宋体"/>
          <w:kern w:val="0"/>
          <w:sz w:val="32"/>
          <w:szCs w:val="32"/>
        </w:rPr>
        <w:t>A4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规格纸张制作或复印，材料应加盖学校公章，按上述材料顺序进行左侧装订，并将材料清单装订成封面以便审核。</w:t>
      </w:r>
    </w:p>
    <w:p w:rsidR="00F77C20" w:rsidRPr="00373585" w:rsidRDefault="00F77C20" w:rsidP="00233B8E">
      <w:pPr>
        <w:widowControl/>
        <w:spacing w:line="360" w:lineRule="atLeast"/>
        <w:jc w:val="center"/>
        <w:rPr>
          <w:rFonts w:ascii="宋体" w:cs="宋体"/>
          <w:kern w:val="0"/>
          <w:sz w:val="36"/>
          <w:szCs w:val="36"/>
        </w:rPr>
      </w:pPr>
      <w:r w:rsidRPr="00373585">
        <w:rPr>
          <w:rFonts w:ascii="仿宋_GB2312" w:eastAsia="仿宋_GB2312" w:hAnsi="宋体" w:cs="宋体"/>
          <w:kern w:val="0"/>
          <w:sz w:val="32"/>
          <w:szCs w:val="32"/>
        </w:rPr>
        <w:br w:type="page"/>
      </w:r>
      <w:r w:rsidRPr="00373585">
        <w:rPr>
          <w:rFonts w:ascii="宋体" w:hAnsi="宋体" w:cs="宋体" w:hint="eastAsia"/>
          <w:b/>
          <w:bCs/>
          <w:kern w:val="0"/>
          <w:sz w:val="36"/>
          <w:szCs w:val="36"/>
        </w:rPr>
        <w:t>福建省高校教师资格认定申请材料清单目录</w:t>
      </w:r>
    </w:p>
    <w:p w:rsidR="00F77C20" w:rsidRPr="00373585" w:rsidRDefault="00F77C20" w:rsidP="00233B8E">
      <w:pPr>
        <w:widowControl/>
        <w:spacing w:line="285" w:lineRule="atLeast"/>
        <w:ind w:firstLine="255"/>
        <w:jc w:val="center"/>
        <w:rPr>
          <w:rFonts w:ascii="宋体" w:cs="宋体"/>
          <w:kern w:val="0"/>
          <w:sz w:val="18"/>
          <w:szCs w:val="18"/>
        </w:rPr>
      </w:pPr>
      <w:r w:rsidRPr="00373585">
        <w:rPr>
          <w:rFonts w:ascii="宋体" w:cs="宋体"/>
          <w:kern w:val="0"/>
          <w:sz w:val="14"/>
          <w:szCs w:val="14"/>
        </w:rPr>
        <w:t> </w:t>
      </w:r>
    </w:p>
    <w:p w:rsidR="00F77C20" w:rsidRPr="004A32FC" w:rsidRDefault="00F77C20" w:rsidP="00233B8E">
      <w:pPr>
        <w:widowControl/>
        <w:spacing w:line="360" w:lineRule="atLeast"/>
        <w:jc w:val="center"/>
        <w:rPr>
          <w:rFonts w:ascii="仿宋" w:eastAsia="仿宋" w:hAnsi="仿宋" w:cs="宋体"/>
          <w:kern w:val="0"/>
          <w:sz w:val="30"/>
          <w:szCs w:val="30"/>
        </w:rPr>
      </w:pPr>
      <w:r w:rsidRPr="004A32FC">
        <w:rPr>
          <w:rFonts w:ascii="仿宋" w:eastAsia="仿宋" w:hAnsi="仿宋" w:cs="宋体" w:hint="eastAsia"/>
          <w:kern w:val="0"/>
          <w:sz w:val="30"/>
          <w:szCs w:val="30"/>
        </w:rPr>
        <w:t>姓</w:t>
      </w:r>
      <w:r w:rsidRPr="004A32FC">
        <w:rPr>
          <w:rFonts w:ascii="宋体" w:eastAsia="仿宋" w:hAnsi="宋体" w:cs="宋体"/>
          <w:kern w:val="0"/>
          <w:sz w:val="30"/>
          <w:szCs w:val="30"/>
        </w:rPr>
        <w:t>   </w:t>
      </w:r>
      <w:r w:rsidRPr="004A32FC">
        <w:rPr>
          <w:rFonts w:ascii="仿宋" w:eastAsia="仿宋" w:hAnsi="仿宋" w:cs="宋体" w:hint="eastAsia"/>
          <w:kern w:val="0"/>
          <w:sz w:val="30"/>
          <w:szCs w:val="30"/>
        </w:rPr>
        <w:t>名：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     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仿宋" w:cs="宋体" w:hint="eastAsia"/>
          <w:kern w:val="0"/>
          <w:sz w:val="30"/>
          <w:szCs w:val="30"/>
        </w:rPr>
        <w:t>申请任教学科：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     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</w:p>
    <w:p w:rsidR="00F77C20" w:rsidRPr="004A32FC" w:rsidRDefault="00F77C20" w:rsidP="00233B8E">
      <w:pPr>
        <w:widowControl/>
        <w:spacing w:line="360" w:lineRule="atLeast"/>
        <w:jc w:val="center"/>
        <w:rPr>
          <w:rFonts w:ascii="仿宋" w:eastAsia="仿宋" w:hAnsi="仿宋" w:cs="宋体"/>
          <w:kern w:val="0"/>
          <w:sz w:val="30"/>
          <w:szCs w:val="30"/>
        </w:rPr>
      </w:pPr>
      <w:r w:rsidRPr="004A32FC">
        <w:rPr>
          <w:rFonts w:ascii="仿宋" w:eastAsia="仿宋" w:hAnsi="仿宋" w:cs="宋体" w:hint="eastAsia"/>
          <w:kern w:val="0"/>
          <w:sz w:val="30"/>
          <w:szCs w:val="30"/>
        </w:rPr>
        <w:t>工作单位：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>
        <w:rPr>
          <w:rFonts w:ascii="仿宋" w:eastAsia="仿宋" w:hAnsi="仿宋" w:cs="宋体"/>
          <w:kern w:val="0"/>
          <w:sz w:val="30"/>
          <w:szCs w:val="30"/>
          <w:u w:val="single"/>
        </w:rPr>
        <w:t>_</w:t>
      </w:r>
    </w:p>
    <w:tbl>
      <w:tblPr>
        <w:tblW w:w="858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825"/>
        <w:gridCol w:w="540"/>
        <w:gridCol w:w="5040"/>
        <w:gridCol w:w="915"/>
        <w:gridCol w:w="1260"/>
      </w:tblGrid>
      <w:tr w:rsidR="00F77C20" w:rsidRPr="00373585" w:rsidTr="000D6F65">
        <w:trPr>
          <w:trHeight w:val="750"/>
          <w:jc w:val="center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55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材料名称</w:t>
            </w: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是否提交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F77C2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《教师资格认定申请表》原件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F77C2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身份证复印件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F77C2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学历证书复印件和电子查询备案表或学历认证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F77C2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《福建省教师资格申请人员体检表》原件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F77C2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《申请人思想品德鉴定表》原件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F77C2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在编、在岗证明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F77C2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辅导员、临床教学人员证明材料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F77C2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C20" w:rsidRPr="00373585" w:rsidRDefault="00F77C2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小二寸彩色相片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F77C20" w:rsidRPr="00373585" w:rsidTr="000D6F65">
        <w:trPr>
          <w:trHeight w:val="735"/>
          <w:jc w:val="center"/>
        </w:trPr>
        <w:tc>
          <w:tcPr>
            <w:tcW w:w="82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其他材料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副教授或教授任职资格证书或聘任证书复印件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F77C20" w:rsidRPr="00373585" w:rsidTr="000D6F65">
        <w:trPr>
          <w:trHeight w:val="73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C20" w:rsidRPr="00373585" w:rsidRDefault="00F77C2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77C20" w:rsidRPr="00373585" w:rsidRDefault="00F77C2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博士研究生学历、学位复印件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F77C20" w:rsidRPr="00373585" w:rsidTr="000D6F65">
        <w:trPr>
          <w:trHeight w:val="73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C20" w:rsidRPr="00373585" w:rsidRDefault="00F77C2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77C20" w:rsidRPr="00373585" w:rsidRDefault="00F77C2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《普通话水平测试等级证书》复印件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F77C20" w:rsidRPr="00373585" w:rsidTr="000D6F65">
        <w:trPr>
          <w:trHeight w:val="73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C20" w:rsidRPr="00373585" w:rsidRDefault="00F77C2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77C20" w:rsidRPr="00373585" w:rsidRDefault="00F77C2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《高等学校教师岗前培训合格证书》复印件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F77C20" w:rsidRPr="00373585" w:rsidTr="000D6F65">
        <w:trPr>
          <w:trHeight w:val="73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C20" w:rsidRPr="00373585" w:rsidRDefault="00F77C2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77C20" w:rsidRPr="00373585" w:rsidRDefault="00F77C2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教育教学基本素质与能力测试成绩报告单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F77C20" w:rsidRPr="00373585" w:rsidTr="000D6F65">
        <w:trPr>
          <w:trHeight w:val="73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C20" w:rsidRPr="00373585" w:rsidRDefault="00F77C2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77C20" w:rsidRPr="00373585" w:rsidRDefault="00F77C2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师范教育类专业人员的学籍档案复印件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7C20" w:rsidRPr="00373585" w:rsidRDefault="00F77C2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</w:tbl>
    <w:p w:rsidR="00F77C20" w:rsidRPr="00233B8E" w:rsidRDefault="00F77C20"/>
    <w:sectPr w:rsidR="00F77C20" w:rsidRPr="00233B8E" w:rsidSect="001A6C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C20" w:rsidRDefault="00F77C20" w:rsidP="00B24D07">
      <w:r>
        <w:separator/>
      </w:r>
    </w:p>
  </w:endnote>
  <w:endnote w:type="continuationSeparator" w:id="0">
    <w:p w:rsidR="00F77C20" w:rsidRDefault="00F77C20" w:rsidP="00B24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C20" w:rsidRDefault="00F77C20" w:rsidP="00B24D07">
      <w:r>
        <w:separator/>
      </w:r>
    </w:p>
  </w:footnote>
  <w:footnote w:type="continuationSeparator" w:id="0">
    <w:p w:rsidR="00F77C20" w:rsidRDefault="00F77C20" w:rsidP="00B24D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B8E"/>
    <w:rsid w:val="00006C41"/>
    <w:rsid w:val="0001119D"/>
    <w:rsid w:val="0001157A"/>
    <w:rsid w:val="00012552"/>
    <w:rsid w:val="00016C63"/>
    <w:rsid w:val="0002405A"/>
    <w:rsid w:val="00025FC9"/>
    <w:rsid w:val="000333BD"/>
    <w:rsid w:val="00034C9A"/>
    <w:rsid w:val="00036DBE"/>
    <w:rsid w:val="000407E0"/>
    <w:rsid w:val="00040A68"/>
    <w:rsid w:val="000418C7"/>
    <w:rsid w:val="00041C4A"/>
    <w:rsid w:val="000421B4"/>
    <w:rsid w:val="000479E3"/>
    <w:rsid w:val="00051137"/>
    <w:rsid w:val="00051503"/>
    <w:rsid w:val="00054036"/>
    <w:rsid w:val="000726A9"/>
    <w:rsid w:val="000738D1"/>
    <w:rsid w:val="000758FF"/>
    <w:rsid w:val="00076A04"/>
    <w:rsid w:val="00090BD4"/>
    <w:rsid w:val="00094249"/>
    <w:rsid w:val="00096D16"/>
    <w:rsid w:val="000A016B"/>
    <w:rsid w:val="000A0369"/>
    <w:rsid w:val="000A5A38"/>
    <w:rsid w:val="000A7478"/>
    <w:rsid w:val="000B0730"/>
    <w:rsid w:val="000B1CD3"/>
    <w:rsid w:val="000B7B56"/>
    <w:rsid w:val="000C0C3A"/>
    <w:rsid w:val="000C4EF6"/>
    <w:rsid w:val="000C789A"/>
    <w:rsid w:val="000C7BCB"/>
    <w:rsid w:val="000D0211"/>
    <w:rsid w:val="000D0526"/>
    <w:rsid w:val="000D20EC"/>
    <w:rsid w:val="000D38EF"/>
    <w:rsid w:val="000D3E14"/>
    <w:rsid w:val="000D5517"/>
    <w:rsid w:val="000D5C62"/>
    <w:rsid w:val="000D6F65"/>
    <w:rsid w:val="000E4C1D"/>
    <w:rsid w:val="000E62E1"/>
    <w:rsid w:val="000F5635"/>
    <w:rsid w:val="000F69A1"/>
    <w:rsid w:val="001118B1"/>
    <w:rsid w:val="00127D8F"/>
    <w:rsid w:val="00135B04"/>
    <w:rsid w:val="00142536"/>
    <w:rsid w:val="00144955"/>
    <w:rsid w:val="001479C2"/>
    <w:rsid w:val="001566D8"/>
    <w:rsid w:val="00160D88"/>
    <w:rsid w:val="00161FDF"/>
    <w:rsid w:val="001735BD"/>
    <w:rsid w:val="00177B7F"/>
    <w:rsid w:val="00191739"/>
    <w:rsid w:val="00191DE7"/>
    <w:rsid w:val="0019287C"/>
    <w:rsid w:val="00196DF1"/>
    <w:rsid w:val="001A3076"/>
    <w:rsid w:val="001A4292"/>
    <w:rsid w:val="001A5AF1"/>
    <w:rsid w:val="001A6C59"/>
    <w:rsid w:val="001B18A8"/>
    <w:rsid w:val="001B5280"/>
    <w:rsid w:val="001B6F6E"/>
    <w:rsid w:val="001C4D09"/>
    <w:rsid w:val="001D6302"/>
    <w:rsid w:val="001E4A9B"/>
    <w:rsid w:val="00207F5D"/>
    <w:rsid w:val="00210299"/>
    <w:rsid w:val="00213174"/>
    <w:rsid w:val="00216E1D"/>
    <w:rsid w:val="00225A43"/>
    <w:rsid w:val="00232C9B"/>
    <w:rsid w:val="00233B8E"/>
    <w:rsid w:val="0023534E"/>
    <w:rsid w:val="002404A5"/>
    <w:rsid w:val="00250F5B"/>
    <w:rsid w:val="00256174"/>
    <w:rsid w:val="002568A6"/>
    <w:rsid w:val="00260E4F"/>
    <w:rsid w:val="00266C9A"/>
    <w:rsid w:val="00267663"/>
    <w:rsid w:val="0026782B"/>
    <w:rsid w:val="00270A09"/>
    <w:rsid w:val="002713E5"/>
    <w:rsid w:val="00274405"/>
    <w:rsid w:val="00281FC7"/>
    <w:rsid w:val="00284839"/>
    <w:rsid w:val="00292AD9"/>
    <w:rsid w:val="00293340"/>
    <w:rsid w:val="002A3140"/>
    <w:rsid w:val="002A7DBC"/>
    <w:rsid w:val="002B11D7"/>
    <w:rsid w:val="002B5C23"/>
    <w:rsid w:val="002C20C3"/>
    <w:rsid w:val="002C46FF"/>
    <w:rsid w:val="002C5FC7"/>
    <w:rsid w:val="002D4C34"/>
    <w:rsid w:val="002D5AFA"/>
    <w:rsid w:val="002E0EEE"/>
    <w:rsid w:val="002E2018"/>
    <w:rsid w:val="002F62EE"/>
    <w:rsid w:val="0031471D"/>
    <w:rsid w:val="00315036"/>
    <w:rsid w:val="00317A4D"/>
    <w:rsid w:val="00322848"/>
    <w:rsid w:val="00323047"/>
    <w:rsid w:val="0032410B"/>
    <w:rsid w:val="00326297"/>
    <w:rsid w:val="00327C42"/>
    <w:rsid w:val="00336311"/>
    <w:rsid w:val="0034048A"/>
    <w:rsid w:val="0034099E"/>
    <w:rsid w:val="00341638"/>
    <w:rsid w:val="00344A12"/>
    <w:rsid w:val="00345924"/>
    <w:rsid w:val="0034644F"/>
    <w:rsid w:val="003655CE"/>
    <w:rsid w:val="003667D4"/>
    <w:rsid w:val="0036686C"/>
    <w:rsid w:val="00370F59"/>
    <w:rsid w:val="00371939"/>
    <w:rsid w:val="00373585"/>
    <w:rsid w:val="00382C3C"/>
    <w:rsid w:val="003858AA"/>
    <w:rsid w:val="00394407"/>
    <w:rsid w:val="00397F9D"/>
    <w:rsid w:val="003A0777"/>
    <w:rsid w:val="003A348E"/>
    <w:rsid w:val="003B32DD"/>
    <w:rsid w:val="003B5568"/>
    <w:rsid w:val="003B6E9E"/>
    <w:rsid w:val="003D126B"/>
    <w:rsid w:val="003D79B4"/>
    <w:rsid w:val="003F27BD"/>
    <w:rsid w:val="003F2E4D"/>
    <w:rsid w:val="003F2F61"/>
    <w:rsid w:val="00404A04"/>
    <w:rsid w:val="00410713"/>
    <w:rsid w:val="00410D88"/>
    <w:rsid w:val="00411FA5"/>
    <w:rsid w:val="0041566D"/>
    <w:rsid w:val="00420EF0"/>
    <w:rsid w:val="0042143F"/>
    <w:rsid w:val="0042497F"/>
    <w:rsid w:val="00427EEA"/>
    <w:rsid w:val="0043082A"/>
    <w:rsid w:val="0043472B"/>
    <w:rsid w:val="00437686"/>
    <w:rsid w:val="00441689"/>
    <w:rsid w:val="00443024"/>
    <w:rsid w:val="00444A06"/>
    <w:rsid w:val="0045001F"/>
    <w:rsid w:val="00453F96"/>
    <w:rsid w:val="00470E06"/>
    <w:rsid w:val="004733C3"/>
    <w:rsid w:val="004766FE"/>
    <w:rsid w:val="0048222A"/>
    <w:rsid w:val="00492231"/>
    <w:rsid w:val="00493303"/>
    <w:rsid w:val="00497682"/>
    <w:rsid w:val="004A32FC"/>
    <w:rsid w:val="004A73F0"/>
    <w:rsid w:val="004A7DFD"/>
    <w:rsid w:val="004B2BE2"/>
    <w:rsid w:val="004B6F65"/>
    <w:rsid w:val="004B73E4"/>
    <w:rsid w:val="004B74F2"/>
    <w:rsid w:val="004C014F"/>
    <w:rsid w:val="004C37C4"/>
    <w:rsid w:val="004C6371"/>
    <w:rsid w:val="004D3C2F"/>
    <w:rsid w:val="004D7163"/>
    <w:rsid w:val="004E0A8E"/>
    <w:rsid w:val="004E34BD"/>
    <w:rsid w:val="004E4394"/>
    <w:rsid w:val="004E4C8A"/>
    <w:rsid w:val="004E63C6"/>
    <w:rsid w:val="004F68FF"/>
    <w:rsid w:val="00500403"/>
    <w:rsid w:val="00502C48"/>
    <w:rsid w:val="005033A4"/>
    <w:rsid w:val="005049A2"/>
    <w:rsid w:val="0050577E"/>
    <w:rsid w:val="0050711C"/>
    <w:rsid w:val="005179F3"/>
    <w:rsid w:val="00522722"/>
    <w:rsid w:val="00522A5E"/>
    <w:rsid w:val="00523C88"/>
    <w:rsid w:val="00531CCE"/>
    <w:rsid w:val="00531EBE"/>
    <w:rsid w:val="00532B8F"/>
    <w:rsid w:val="00533950"/>
    <w:rsid w:val="00556710"/>
    <w:rsid w:val="005805DF"/>
    <w:rsid w:val="005828CE"/>
    <w:rsid w:val="005862F3"/>
    <w:rsid w:val="00592735"/>
    <w:rsid w:val="005943B0"/>
    <w:rsid w:val="005B357A"/>
    <w:rsid w:val="005C7E4E"/>
    <w:rsid w:val="005D473D"/>
    <w:rsid w:val="005D498B"/>
    <w:rsid w:val="005D4E68"/>
    <w:rsid w:val="005D5866"/>
    <w:rsid w:val="005D743E"/>
    <w:rsid w:val="005E1FAC"/>
    <w:rsid w:val="005E3AA1"/>
    <w:rsid w:val="005F1DE0"/>
    <w:rsid w:val="005F6EA2"/>
    <w:rsid w:val="00601020"/>
    <w:rsid w:val="00601674"/>
    <w:rsid w:val="00601687"/>
    <w:rsid w:val="006058EC"/>
    <w:rsid w:val="00606C99"/>
    <w:rsid w:val="006102C4"/>
    <w:rsid w:val="00613DF1"/>
    <w:rsid w:val="00614ED8"/>
    <w:rsid w:val="00620CC0"/>
    <w:rsid w:val="006211F6"/>
    <w:rsid w:val="00622447"/>
    <w:rsid w:val="00625A17"/>
    <w:rsid w:val="00626792"/>
    <w:rsid w:val="00626D5C"/>
    <w:rsid w:val="00641819"/>
    <w:rsid w:val="00644142"/>
    <w:rsid w:val="00647EFC"/>
    <w:rsid w:val="00653B26"/>
    <w:rsid w:val="00655170"/>
    <w:rsid w:val="00674E00"/>
    <w:rsid w:val="0067519F"/>
    <w:rsid w:val="00680AEE"/>
    <w:rsid w:val="006819D1"/>
    <w:rsid w:val="006908B5"/>
    <w:rsid w:val="006914AD"/>
    <w:rsid w:val="006958D9"/>
    <w:rsid w:val="006A31D9"/>
    <w:rsid w:val="006A377F"/>
    <w:rsid w:val="006A43E4"/>
    <w:rsid w:val="006C4CAA"/>
    <w:rsid w:val="006D0D38"/>
    <w:rsid w:val="006D4EAA"/>
    <w:rsid w:val="006E4842"/>
    <w:rsid w:val="006E4E4C"/>
    <w:rsid w:val="006E534F"/>
    <w:rsid w:val="006E5983"/>
    <w:rsid w:val="006E669B"/>
    <w:rsid w:val="006F2532"/>
    <w:rsid w:val="006F4B00"/>
    <w:rsid w:val="00700324"/>
    <w:rsid w:val="0070216C"/>
    <w:rsid w:val="00704538"/>
    <w:rsid w:val="00705F7A"/>
    <w:rsid w:val="00706E8D"/>
    <w:rsid w:val="007075FB"/>
    <w:rsid w:val="00707C06"/>
    <w:rsid w:val="00715B96"/>
    <w:rsid w:val="0072616A"/>
    <w:rsid w:val="00726B36"/>
    <w:rsid w:val="00726E89"/>
    <w:rsid w:val="007270A4"/>
    <w:rsid w:val="00730760"/>
    <w:rsid w:val="007352DE"/>
    <w:rsid w:val="007437FA"/>
    <w:rsid w:val="007470DD"/>
    <w:rsid w:val="0075275C"/>
    <w:rsid w:val="00761021"/>
    <w:rsid w:val="00764AFA"/>
    <w:rsid w:val="007714C6"/>
    <w:rsid w:val="00771D73"/>
    <w:rsid w:val="00786743"/>
    <w:rsid w:val="00793294"/>
    <w:rsid w:val="00796E02"/>
    <w:rsid w:val="007B03E0"/>
    <w:rsid w:val="007C03CE"/>
    <w:rsid w:val="007C36AC"/>
    <w:rsid w:val="007D01D6"/>
    <w:rsid w:val="007E519A"/>
    <w:rsid w:val="00804095"/>
    <w:rsid w:val="00815295"/>
    <w:rsid w:val="008152AF"/>
    <w:rsid w:val="0082134C"/>
    <w:rsid w:val="00824A76"/>
    <w:rsid w:val="00830135"/>
    <w:rsid w:val="008365FB"/>
    <w:rsid w:val="00837F89"/>
    <w:rsid w:val="0084025E"/>
    <w:rsid w:val="00850DF5"/>
    <w:rsid w:val="00853528"/>
    <w:rsid w:val="00853922"/>
    <w:rsid w:val="0085420E"/>
    <w:rsid w:val="008555EB"/>
    <w:rsid w:val="008705EF"/>
    <w:rsid w:val="00873F91"/>
    <w:rsid w:val="0087537D"/>
    <w:rsid w:val="008753B1"/>
    <w:rsid w:val="0087592C"/>
    <w:rsid w:val="00877B8B"/>
    <w:rsid w:val="00883C58"/>
    <w:rsid w:val="0088684F"/>
    <w:rsid w:val="008871A6"/>
    <w:rsid w:val="008872D0"/>
    <w:rsid w:val="00890698"/>
    <w:rsid w:val="00892B9C"/>
    <w:rsid w:val="00892EEC"/>
    <w:rsid w:val="00895C88"/>
    <w:rsid w:val="008A1213"/>
    <w:rsid w:val="008A34AC"/>
    <w:rsid w:val="008C026F"/>
    <w:rsid w:val="008D12FD"/>
    <w:rsid w:val="008D246F"/>
    <w:rsid w:val="008D4296"/>
    <w:rsid w:val="008E03C4"/>
    <w:rsid w:val="008F4261"/>
    <w:rsid w:val="009044D8"/>
    <w:rsid w:val="009105DB"/>
    <w:rsid w:val="0091188F"/>
    <w:rsid w:val="00914C13"/>
    <w:rsid w:val="009167BA"/>
    <w:rsid w:val="00920BF2"/>
    <w:rsid w:val="0092525C"/>
    <w:rsid w:val="009320E5"/>
    <w:rsid w:val="0093528E"/>
    <w:rsid w:val="0093674D"/>
    <w:rsid w:val="009378F2"/>
    <w:rsid w:val="00945E4F"/>
    <w:rsid w:val="00953E9A"/>
    <w:rsid w:val="00965B37"/>
    <w:rsid w:val="00967DFB"/>
    <w:rsid w:val="009720E0"/>
    <w:rsid w:val="00972D12"/>
    <w:rsid w:val="00974A6E"/>
    <w:rsid w:val="00977F88"/>
    <w:rsid w:val="00982095"/>
    <w:rsid w:val="0098580D"/>
    <w:rsid w:val="009A27A8"/>
    <w:rsid w:val="009B3A0C"/>
    <w:rsid w:val="009B5AEE"/>
    <w:rsid w:val="009C3D0B"/>
    <w:rsid w:val="009D6648"/>
    <w:rsid w:val="009E1286"/>
    <w:rsid w:val="009E1700"/>
    <w:rsid w:val="009E2D16"/>
    <w:rsid w:val="009E4DBC"/>
    <w:rsid w:val="009F1FA1"/>
    <w:rsid w:val="009F50BE"/>
    <w:rsid w:val="009F688B"/>
    <w:rsid w:val="00A02129"/>
    <w:rsid w:val="00A022C9"/>
    <w:rsid w:val="00A1357B"/>
    <w:rsid w:val="00A13D09"/>
    <w:rsid w:val="00A150C0"/>
    <w:rsid w:val="00A2084F"/>
    <w:rsid w:val="00A24B1F"/>
    <w:rsid w:val="00A27198"/>
    <w:rsid w:val="00A330D6"/>
    <w:rsid w:val="00A42F4C"/>
    <w:rsid w:val="00A5000E"/>
    <w:rsid w:val="00A61201"/>
    <w:rsid w:val="00A74EBB"/>
    <w:rsid w:val="00A86F03"/>
    <w:rsid w:val="00A92CB1"/>
    <w:rsid w:val="00AA2009"/>
    <w:rsid w:val="00AA4CCC"/>
    <w:rsid w:val="00AA5DD7"/>
    <w:rsid w:val="00AA74A9"/>
    <w:rsid w:val="00AC4F5A"/>
    <w:rsid w:val="00AC5E4E"/>
    <w:rsid w:val="00AD2F7C"/>
    <w:rsid w:val="00AD3202"/>
    <w:rsid w:val="00AD397F"/>
    <w:rsid w:val="00AD4668"/>
    <w:rsid w:val="00AD5D3B"/>
    <w:rsid w:val="00AF366E"/>
    <w:rsid w:val="00AF5062"/>
    <w:rsid w:val="00B00403"/>
    <w:rsid w:val="00B03A58"/>
    <w:rsid w:val="00B04BE4"/>
    <w:rsid w:val="00B04E2D"/>
    <w:rsid w:val="00B050A5"/>
    <w:rsid w:val="00B10868"/>
    <w:rsid w:val="00B15495"/>
    <w:rsid w:val="00B1671A"/>
    <w:rsid w:val="00B2210D"/>
    <w:rsid w:val="00B22922"/>
    <w:rsid w:val="00B24827"/>
    <w:rsid w:val="00B24D07"/>
    <w:rsid w:val="00B33B4D"/>
    <w:rsid w:val="00B343D3"/>
    <w:rsid w:val="00B34E0F"/>
    <w:rsid w:val="00B36F11"/>
    <w:rsid w:val="00B52C67"/>
    <w:rsid w:val="00B558BB"/>
    <w:rsid w:val="00B57F13"/>
    <w:rsid w:val="00B64892"/>
    <w:rsid w:val="00B64F8D"/>
    <w:rsid w:val="00B66E30"/>
    <w:rsid w:val="00B672A3"/>
    <w:rsid w:val="00B73208"/>
    <w:rsid w:val="00B74489"/>
    <w:rsid w:val="00B75CA9"/>
    <w:rsid w:val="00B76731"/>
    <w:rsid w:val="00B816E3"/>
    <w:rsid w:val="00B867CC"/>
    <w:rsid w:val="00B979C8"/>
    <w:rsid w:val="00BA150A"/>
    <w:rsid w:val="00BB4B8B"/>
    <w:rsid w:val="00BB52C7"/>
    <w:rsid w:val="00BC11B2"/>
    <w:rsid w:val="00BC6D35"/>
    <w:rsid w:val="00BD6AAA"/>
    <w:rsid w:val="00BE14DC"/>
    <w:rsid w:val="00BE30EB"/>
    <w:rsid w:val="00BE4295"/>
    <w:rsid w:val="00BE4CB0"/>
    <w:rsid w:val="00BF0D50"/>
    <w:rsid w:val="00BF1682"/>
    <w:rsid w:val="00BF1D1E"/>
    <w:rsid w:val="00BF6FE6"/>
    <w:rsid w:val="00BF776E"/>
    <w:rsid w:val="00BF79BE"/>
    <w:rsid w:val="00C01857"/>
    <w:rsid w:val="00C043E6"/>
    <w:rsid w:val="00C060C3"/>
    <w:rsid w:val="00C16BEE"/>
    <w:rsid w:val="00C202ED"/>
    <w:rsid w:val="00C2084B"/>
    <w:rsid w:val="00C21064"/>
    <w:rsid w:val="00C252A2"/>
    <w:rsid w:val="00C33E0B"/>
    <w:rsid w:val="00C33E8D"/>
    <w:rsid w:val="00C37206"/>
    <w:rsid w:val="00C40351"/>
    <w:rsid w:val="00C40E5F"/>
    <w:rsid w:val="00C5381D"/>
    <w:rsid w:val="00C55453"/>
    <w:rsid w:val="00C629C2"/>
    <w:rsid w:val="00C67473"/>
    <w:rsid w:val="00C67A71"/>
    <w:rsid w:val="00C75710"/>
    <w:rsid w:val="00C836F3"/>
    <w:rsid w:val="00C84F22"/>
    <w:rsid w:val="00C868B6"/>
    <w:rsid w:val="00C923CC"/>
    <w:rsid w:val="00CA0E5C"/>
    <w:rsid w:val="00CA1C34"/>
    <w:rsid w:val="00CA5C23"/>
    <w:rsid w:val="00CC500F"/>
    <w:rsid w:val="00CD281F"/>
    <w:rsid w:val="00CD31C0"/>
    <w:rsid w:val="00CD636A"/>
    <w:rsid w:val="00CE3373"/>
    <w:rsid w:val="00CE44D4"/>
    <w:rsid w:val="00CF115A"/>
    <w:rsid w:val="00CF5FB8"/>
    <w:rsid w:val="00D00B14"/>
    <w:rsid w:val="00D02DFF"/>
    <w:rsid w:val="00D03A63"/>
    <w:rsid w:val="00D07DEF"/>
    <w:rsid w:val="00D20F99"/>
    <w:rsid w:val="00D217B8"/>
    <w:rsid w:val="00D2246B"/>
    <w:rsid w:val="00D2642F"/>
    <w:rsid w:val="00D342B8"/>
    <w:rsid w:val="00D47E7B"/>
    <w:rsid w:val="00D55EE7"/>
    <w:rsid w:val="00D65B82"/>
    <w:rsid w:val="00D65CA5"/>
    <w:rsid w:val="00D770F8"/>
    <w:rsid w:val="00D93F7A"/>
    <w:rsid w:val="00D945BD"/>
    <w:rsid w:val="00D973E6"/>
    <w:rsid w:val="00DA0876"/>
    <w:rsid w:val="00DA3F84"/>
    <w:rsid w:val="00DB3932"/>
    <w:rsid w:val="00DB5713"/>
    <w:rsid w:val="00DC2165"/>
    <w:rsid w:val="00DC57DC"/>
    <w:rsid w:val="00DD2322"/>
    <w:rsid w:val="00DD2A70"/>
    <w:rsid w:val="00DD44B1"/>
    <w:rsid w:val="00DD7024"/>
    <w:rsid w:val="00DE36F1"/>
    <w:rsid w:val="00DF03EA"/>
    <w:rsid w:val="00DF66FE"/>
    <w:rsid w:val="00E00A23"/>
    <w:rsid w:val="00E0138D"/>
    <w:rsid w:val="00E022DB"/>
    <w:rsid w:val="00E06851"/>
    <w:rsid w:val="00E10491"/>
    <w:rsid w:val="00E2393C"/>
    <w:rsid w:val="00E25153"/>
    <w:rsid w:val="00E273C6"/>
    <w:rsid w:val="00E4540C"/>
    <w:rsid w:val="00E469C6"/>
    <w:rsid w:val="00E56509"/>
    <w:rsid w:val="00E70891"/>
    <w:rsid w:val="00E72ACD"/>
    <w:rsid w:val="00E73E18"/>
    <w:rsid w:val="00E76DA1"/>
    <w:rsid w:val="00E81386"/>
    <w:rsid w:val="00E84330"/>
    <w:rsid w:val="00E864E4"/>
    <w:rsid w:val="00E914CE"/>
    <w:rsid w:val="00E92647"/>
    <w:rsid w:val="00E93277"/>
    <w:rsid w:val="00E93B01"/>
    <w:rsid w:val="00E94C15"/>
    <w:rsid w:val="00EA2F4F"/>
    <w:rsid w:val="00EB0757"/>
    <w:rsid w:val="00EB155C"/>
    <w:rsid w:val="00EB2B89"/>
    <w:rsid w:val="00EC3C6B"/>
    <w:rsid w:val="00EC484B"/>
    <w:rsid w:val="00ED0B45"/>
    <w:rsid w:val="00EE0858"/>
    <w:rsid w:val="00EE5C84"/>
    <w:rsid w:val="00F00736"/>
    <w:rsid w:val="00F03150"/>
    <w:rsid w:val="00F03417"/>
    <w:rsid w:val="00F101DE"/>
    <w:rsid w:val="00F11B1D"/>
    <w:rsid w:val="00F16412"/>
    <w:rsid w:val="00F170B7"/>
    <w:rsid w:val="00F1754C"/>
    <w:rsid w:val="00F250B7"/>
    <w:rsid w:val="00F26C23"/>
    <w:rsid w:val="00F33536"/>
    <w:rsid w:val="00F33C0F"/>
    <w:rsid w:val="00F35C4A"/>
    <w:rsid w:val="00F47097"/>
    <w:rsid w:val="00F478CF"/>
    <w:rsid w:val="00F53CFE"/>
    <w:rsid w:val="00F62A6D"/>
    <w:rsid w:val="00F6742C"/>
    <w:rsid w:val="00F72F69"/>
    <w:rsid w:val="00F77C20"/>
    <w:rsid w:val="00F80F96"/>
    <w:rsid w:val="00F901D9"/>
    <w:rsid w:val="00F91B25"/>
    <w:rsid w:val="00F93C09"/>
    <w:rsid w:val="00FA1F06"/>
    <w:rsid w:val="00FB5D4F"/>
    <w:rsid w:val="00FB5EBF"/>
    <w:rsid w:val="00FB7520"/>
    <w:rsid w:val="00FC3001"/>
    <w:rsid w:val="00FC6C24"/>
    <w:rsid w:val="00FC77BF"/>
    <w:rsid w:val="00FE36EF"/>
    <w:rsid w:val="00FE3FAF"/>
    <w:rsid w:val="00FF40A1"/>
    <w:rsid w:val="00FF7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B8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4D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4D0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4D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4D0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184</Words>
  <Characters>1049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6</cp:revision>
  <cp:lastPrinted>2016-09-26T07:34:00Z</cp:lastPrinted>
  <dcterms:created xsi:type="dcterms:W3CDTF">2016-09-26T08:28:00Z</dcterms:created>
  <dcterms:modified xsi:type="dcterms:W3CDTF">2018-09-28T07:27:00Z</dcterms:modified>
</cp:coreProperties>
</file>